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62" w:rsidRDefault="00454462" w:rsidP="004544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54462" w:rsidRDefault="00454462" w:rsidP="004544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Melton, Suffolk. Pedlar.</w:t>
      </w:r>
    </w:p>
    <w:p w:rsidR="00454462" w:rsidRDefault="00454462" w:rsidP="00454462">
      <w:pPr>
        <w:rPr>
          <w:rFonts w:ascii="Times New Roman" w:hAnsi="Times New Roman" w:cs="Times New Roman"/>
        </w:rPr>
      </w:pPr>
    </w:p>
    <w:p w:rsidR="00454462" w:rsidRDefault="00454462" w:rsidP="00454462">
      <w:pPr>
        <w:rPr>
          <w:rFonts w:ascii="Times New Roman" w:hAnsi="Times New Roman" w:cs="Times New Roman"/>
        </w:rPr>
      </w:pPr>
    </w:p>
    <w:p w:rsidR="00454462" w:rsidRPr="007B78D0" w:rsidRDefault="00454462" w:rsidP="004544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Buxton(q.v.) brought a plaint of debt against him and 20 others.</w:t>
      </w:r>
    </w:p>
    <w:p w:rsidR="00454462" w:rsidRDefault="00454462" w:rsidP="004544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54462" w:rsidRDefault="00454462" w:rsidP="00454462">
      <w:pPr>
        <w:rPr>
          <w:rFonts w:ascii="Times New Roman" w:hAnsi="Times New Roman" w:cs="Times New Roman"/>
        </w:rPr>
      </w:pPr>
    </w:p>
    <w:p w:rsidR="00454462" w:rsidRDefault="00454462" w:rsidP="00454462">
      <w:pPr>
        <w:rPr>
          <w:rFonts w:ascii="Times New Roman" w:hAnsi="Times New Roman" w:cs="Times New Roman"/>
        </w:rPr>
      </w:pPr>
    </w:p>
    <w:p w:rsidR="00454462" w:rsidRDefault="00454462" w:rsidP="0045446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4544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462" w:rsidRDefault="00454462" w:rsidP="00E71FC3">
      <w:r>
        <w:separator/>
      </w:r>
    </w:p>
  </w:endnote>
  <w:endnote w:type="continuationSeparator" w:id="0">
    <w:p w:rsidR="00454462" w:rsidRDefault="0045446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462" w:rsidRDefault="00454462" w:rsidP="00E71FC3">
      <w:r>
        <w:separator/>
      </w:r>
    </w:p>
  </w:footnote>
  <w:footnote w:type="continuationSeparator" w:id="0">
    <w:p w:rsidR="00454462" w:rsidRDefault="0045446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62"/>
    <w:rsid w:val="001A7C09"/>
    <w:rsid w:val="0045446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A6C901-9F35-4CB9-B22A-8CE8FDA73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5446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2017-05-17T19:19:00Z</dcterms:created>
  <dcterms:modified xsi:type="dcterms:W3CDTF">2017-05-17T19:19:00Z</dcterms:modified>
</cp:coreProperties>
</file>